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D217E0" w14:textId="77777777" w:rsidR="004D444B" w:rsidRDefault="004D444B" w:rsidP="004D444B">
      <w:pPr>
        <w:pStyle w:val="Body1"/>
        <w:rPr>
          <w:rFonts w:ascii="Times New Roman" w:hAnsi="Times New Roman"/>
        </w:rPr>
      </w:pPr>
      <w:r>
        <w:rPr>
          <w:rFonts w:ascii="Times New Roman" w:hAnsi="Times New Roman"/>
          <w:u w:val="single"/>
        </w:rPr>
        <w:t>Almaric MATANY</w:t>
      </w:r>
      <w:r>
        <w:rPr>
          <w:rFonts w:ascii="Times New Roman" w:hAnsi="Times New Roman"/>
        </w:rPr>
        <w:t xml:space="preserve">      (fl.1436)</w:t>
      </w:r>
    </w:p>
    <w:p w14:paraId="21EAB32F" w14:textId="77777777" w:rsidR="004D444B" w:rsidRDefault="004D444B" w:rsidP="004D444B">
      <w:pPr>
        <w:pStyle w:val="Body1"/>
        <w:rPr>
          <w:rFonts w:ascii="Times New Roman" w:hAnsi="Times New Roman"/>
        </w:rPr>
      </w:pPr>
      <w:r>
        <w:rPr>
          <w:rFonts w:ascii="Times New Roman" w:hAnsi="Times New Roman"/>
        </w:rPr>
        <w:t>of London. Draper.</w:t>
      </w:r>
    </w:p>
    <w:p w14:paraId="43E8DE80" w14:textId="77777777" w:rsidR="004D444B" w:rsidRDefault="004D444B" w:rsidP="004D444B">
      <w:pPr>
        <w:pStyle w:val="Body1"/>
        <w:rPr>
          <w:rFonts w:ascii="Times New Roman" w:hAnsi="Times New Roman"/>
        </w:rPr>
      </w:pPr>
    </w:p>
    <w:p w14:paraId="57ACB8D4" w14:textId="77777777" w:rsidR="004D444B" w:rsidRDefault="004D444B" w:rsidP="004D444B">
      <w:pPr>
        <w:pStyle w:val="Body1"/>
        <w:rPr>
          <w:rFonts w:ascii="Times New Roman" w:hAnsi="Times New Roman"/>
        </w:rPr>
      </w:pPr>
    </w:p>
    <w:p w14:paraId="4E6F7A7F" w14:textId="77777777" w:rsidR="004E318A" w:rsidRDefault="004E318A" w:rsidP="004E318A">
      <w:pPr>
        <w:pStyle w:val="NoSpacing"/>
      </w:pPr>
      <w:r>
        <w:tab/>
        <w:t>1434</w:t>
      </w:r>
      <w:r>
        <w:tab/>
        <w:t>He took on an apprentice, Thomas Morton(q.v.).</w:t>
      </w:r>
    </w:p>
    <w:p w14:paraId="1C60F3A3" w14:textId="625356D1" w:rsidR="004E318A" w:rsidRDefault="004E318A" w:rsidP="004E318A">
      <w:pPr>
        <w:pStyle w:val="NoSpacing"/>
      </w:pPr>
      <w:r>
        <w:tab/>
      </w:r>
      <w:r>
        <w:tab/>
        <w:t xml:space="preserve">( </w:t>
      </w:r>
      <w:hyperlink r:id="rId6" w:history="1">
        <w:r w:rsidRPr="00260AB7">
          <w:rPr>
            <w:rStyle w:val="Hyperlink"/>
          </w:rPr>
          <w:t>www.londonroll.org</w:t>
        </w:r>
      </w:hyperlink>
      <w:r>
        <w:t xml:space="preserve"> )</w:t>
      </w:r>
    </w:p>
    <w:p w14:paraId="48D3E959" w14:textId="77777777" w:rsidR="007A6578" w:rsidRDefault="007A6578" w:rsidP="007A6578">
      <w:pPr>
        <w:pStyle w:val="NoSpacing"/>
      </w:pPr>
      <w:r>
        <w:tab/>
        <w:t>1436</w:t>
      </w:r>
      <w:r>
        <w:tab/>
        <w:t xml:space="preserve">He took on an apprentice, Laurence </w:t>
      </w:r>
      <w:proofErr w:type="spellStart"/>
      <w:r>
        <w:t>Frauncez</w:t>
      </w:r>
      <w:proofErr w:type="spellEnd"/>
      <w:r>
        <w:t>(q.v.).</w:t>
      </w:r>
    </w:p>
    <w:p w14:paraId="05632D77" w14:textId="0255361C" w:rsidR="007A6578" w:rsidRDefault="007A6578" w:rsidP="007A6578">
      <w:pPr>
        <w:pStyle w:val="NoSpacing"/>
      </w:pPr>
      <w:r>
        <w:tab/>
      </w:r>
      <w:r>
        <w:tab/>
        <w:t xml:space="preserve">( </w:t>
      </w:r>
      <w:hyperlink r:id="rId7" w:history="1">
        <w:r w:rsidRPr="00BB2789">
          <w:rPr>
            <w:rStyle w:val="Hyperlink"/>
          </w:rPr>
          <w:t>www.londonroll.org</w:t>
        </w:r>
      </w:hyperlink>
      <w:r>
        <w:t xml:space="preserve"> )</w:t>
      </w:r>
    </w:p>
    <w:p w14:paraId="183B7F2D" w14:textId="77777777" w:rsidR="004D444B" w:rsidRDefault="004D444B" w:rsidP="004D444B">
      <w:pPr>
        <w:pStyle w:val="Body1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6 Nov.1436</w:t>
      </w:r>
      <w:r>
        <w:rPr>
          <w:rFonts w:ascii="Times New Roman" w:hAnsi="Times New Roman"/>
        </w:rPr>
        <w:tab/>
        <w:t xml:space="preserve">He, William </w:t>
      </w:r>
      <w:proofErr w:type="spellStart"/>
      <w:r>
        <w:rPr>
          <w:rFonts w:ascii="Times New Roman" w:hAnsi="Times New Roman"/>
        </w:rPr>
        <w:t>Fyge</w:t>
      </w:r>
      <w:proofErr w:type="spellEnd"/>
      <w:r>
        <w:rPr>
          <w:rFonts w:ascii="Times New Roman" w:hAnsi="Times New Roman"/>
        </w:rPr>
        <w:t xml:space="preserve">(q.v.), John Tyndale(q.v.) and William </w:t>
      </w:r>
      <w:proofErr w:type="spellStart"/>
      <w:r>
        <w:rPr>
          <w:rFonts w:ascii="Times New Roman" w:hAnsi="Times New Roman"/>
        </w:rPr>
        <w:t>Waleys</w:t>
      </w:r>
      <w:proofErr w:type="spellEnd"/>
      <w:r>
        <w:rPr>
          <w:rFonts w:ascii="Times New Roman" w:hAnsi="Times New Roman"/>
        </w:rPr>
        <w:t>(q.v.)</w:t>
      </w:r>
    </w:p>
    <w:p w14:paraId="3D8A92E0" w14:textId="77777777" w:rsidR="004D444B" w:rsidRDefault="004D444B" w:rsidP="004D444B">
      <w:pPr>
        <w:pStyle w:val="Body1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were joint sureties for the £20 committed to the keeping of Thomas</w:t>
      </w:r>
    </w:p>
    <w:p w14:paraId="083177B1" w14:textId="77777777" w:rsidR="004D444B" w:rsidRDefault="004D444B" w:rsidP="004D444B">
      <w:pPr>
        <w:pStyle w:val="Body1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Couper, dyer(q.v.), to be held for the use of his children.</w:t>
      </w:r>
    </w:p>
    <w:p w14:paraId="6CC96C62" w14:textId="77777777" w:rsidR="004D444B" w:rsidRDefault="004D444B" w:rsidP="004D444B">
      <w:pPr>
        <w:pStyle w:val="Body1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(</w:t>
      </w:r>
      <w:hyperlink r:id="rId8" w:history="1">
        <w:r w:rsidRPr="00B8426F">
          <w:rPr>
            <w:rStyle w:val="Hyperlink"/>
            <w:rFonts w:ascii="Times New Roman" w:hAnsi="Times New Roman"/>
          </w:rPr>
          <w:t>http://www.british-history.ac.uk/report.aspx?compid=33722</w:t>
        </w:r>
      </w:hyperlink>
      <w:r>
        <w:rPr>
          <w:rFonts w:ascii="Times New Roman" w:hAnsi="Times New Roman"/>
        </w:rPr>
        <w:t>)</w:t>
      </w:r>
    </w:p>
    <w:p w14:paraId="064FD674" w14:textId="77777777" w:rsidR="004D444B" w:rsidRDefault="004D444B" w:rsidP="004D444B">
      <w:pPr>
        <w:pStyle w:val="Body1"/>
        <w:rPr>
          <w:rFonts w:ascii="Times New Roman" w:hAnsi="Times New Roman"/>
        </w:rPr>
      </w:pPr>
    </w:p>
    <w:p w14:paraId="3FE2D484" w14:textId="77777777" w:rsidR="004D444B" w:rsidRDefault="004D444B" w:rsidP="004D444B">
      <w:pPr>
        <w:pStyle w:val="Body1"/>
        <w:rPr>
          <w:rFonts w:ascii="Times New Roman" w:hAnsi="Times New Roman"/>
        </w:rPr>
      </w:pPr>
    </w:p>
    <w:p w14:paraId="7BFFA484" w14:textId="77777777" w:rsidR="00E47068" w:rsidRDefault="004D444B" w:rsidP="004D444B">
      <w:pPr>
        <w:pStyle w:val="NoSpacing"/>
      </w:pPr>
      <w:r>
        <w:t>31 August 2013</w:t>
      </w:r>
    </w:p>
    <w:p w14:paraId="7934B2AD" w14:textId="70C911E6" w:rsidR="007A6578" w:rsidRPr="00C009D8" w:rsidRDefault="007A6578" w:rsidP="004D444B">
      <w:pPr>
        <w:pStyle w:val="NoSpacing"/>
      </w:pPr>
      <w:r>
        <w:t xml:space="preserve">  3 June 2025</w:t>
      </w:r>
    </w:p>
    <w:sectPr w:rsidR="007A6578" w:rsidRPr="00C009D8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391DAF" w14:textId="77777777" w:rsidR="004D444B" w:rsidRDefault="004D444B" w:rsidP="00920DE3">
      <w:pPr>
        <w:spacing w:after="0" w:line="240" w:lineRule="auto"/>
      </w:pPr>
      <w:r>
        <w:separator/>
      </w:r>
    </w:p>
  </w:endnote>
  <w:endnote w:type="continuationSeparator" w:id="0">
    <w:p w14:paraId="367E1EE3" w14:textId="77777777" w:rsidR="004D444B" w:rsidRDefault="004D444B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227955" w14:textId="77777777"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51A130" w14:textId="77777777" w:rsidR="00C009D8" w:rsidRPr="00C009D8" w:rsidRDefault="00C009D8">
    <w:pPr>
      <w:pStyle w:val="Footer"/>
    </w:pPr>
    <w:r>
      <w:t xml:space="preserve">Copyright </w:t>
    </w:r>
    <w:proofErr w:type="spellStart"/>
    <w:r>
      <w:t>I.S.Rogers</w:t>
    </w:r>
    <w:proofErr w:type="spellEnd"/>
    <w:r>
      <w:t xml:space="preserve"> 9 August 2013</w:t>
    </w:r>
  </w:p>
  <w:p w14:paraId="64A18A5F" w14:textId="77777777"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00AFFE" w14:textId="77777777"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BC9032" w14:textId="77777777" w:rsidR="004D444B" w:rsidRDefault="004D444B" w:rsidP="00920DE3">
      <w:pPr>
        <w:spacing w:after="0" w:line="240" w:lineRule="auto"/>
      </w:pPr>
      <w:r>
        <w:separator/>
      </w:r>
    </w:p>
  </w:footnote>
  <w:footnote w:type="continuationSeparator" w:id="0">
    <w:p w14:paraId="5C37730B" w14:textId="77777777" w:rsidR="004D444B" w:rsidRDefault="004D444B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C03BB3" w14:textId="77777777"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F93834" w14:textId="77777777"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F18C8F" w14:textId="77777777"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D444B"/>
    <w:rsid w:val="00120749"/>
    <w:rsid w:val="00164DE6"/>
    <w:rsid w:val="004D444B"/>
    <w:rsid w:val="004E318A"/>
    <w:rsid w:val="00624CAE"/>
    <w:rsid w:val="007A6578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E67FD9"/>
  <w15:docId w15:val="{0454E340-1F11-4B5E-8D86-4B65368D56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4D444B"/>
    <w:rPr>
      <w:color w:val="000000"/>
      <w:u w:val="single"/>
    </w:rPr>
  </w:style>
  <w:style w:type="paragraph" w:customStyle="1" w:styleId="Body1">
    <w:name w:val="Body 1"/>
    <w:rsid w:val="004D444B"/>
    <w:pPr>
      <w:spacing w:after="0" w:line="240" w:lineRule="auto"/>
    </w:pPr>
    <w:rPr>
      <w:rFonts w:ascii="Helvetica" w:eastAsia="Arial Unicode MS" w:hAnsi="Helvetica"/>
      <w:color w:val="00000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ritish-history.ac.uk/report.aspx?compid=33722" TargetMode="External"/><Relationship Id="rId13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yperlink" Target="http://www.londonroll.org" TargetMode="External"/><Relationship Id="rId12" Type="http://schemas.openxmlformats.org/officeDocument/2006/relationships/footer" Target="footer2.xm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://www.londonroll.org" TargetMode="External"/><Relationship Id="rId11" Type="http://schemas.openxmlformats.org/officeDocument/2006/relationships/footer" Target="footer1.xml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footnotes" Target="footnot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2</TotalTime>
  <Pages>1</Pages>
  <Words>100</Words>
  <Characters>571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Ian Rogers</cp:lastModifiedBy>
  <cp:revision>3</cp:revision>
  <dcterms:created xsi:type="dcterms:W3CDTF">2013-12-04T19:42:00Z</dcterms:created>
  <dcterms:modified xsi:type="dcterms:W3CDTF">2025-06-03T06:37:00Z</dcterms:modified>
</cp:coreProperties>
</file>